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BD612" w14:textId="77777777" w:rsidR="002E3C70" w:rsidRDefault="002E3C70" w:rsidP="002E3C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S5-226641</w:t>
      </w:r>
      <w:r>
        <w:rPr>
          <w:b/>
          <w:i/>
          <w:noProof/>
          <w:sz w:val="28"/>
        </w:rPr>
        <w:fldChar w:fldCharType="end"/>
      </w:r>
    </w:p>
    <w:p w14:paraId="23F01EEC" w14:textId="77777777" w:rsidR="002E3C70" w:rsidRDefault="002E3C70" w:rsidP="002E3C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3C70" w14:paraId="003FB2F4" w14:textId="77777777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F07EB" w14:textId="77777777" w:rsidR="002E3C70" w:rsidRDefault="002E3C70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E3C70" w14:paraId="54E00B06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0FE14" w14:textId="77777777" w:rsidR="002E3C70" w:rsidRDefault="002E3C70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3C70" w14:paraId="3D59F48C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3D187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C70" w14:paraId="60D3B370" w14:textId="77777777" w:rsidTr="006E0003">
        <w:tc>
          <w:tcPr>
            <w:tcW w:w="142" w:type="dxa"/>
            <w:tcBorders>
              <w:left w:val="single" w:sz="4" w:space="0" w:color="auto"/>
            </w:tcBorders>
          </w:tcPr>
          <w:p w14:paraId="3F0763CB" w14:textId="77777777" w:rsidR="002E3C70" w:rsidRDefault="002E3C70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8C40C9" w14:textId="77777777" w:rsidR="002E3C70" w:rsidRPr="00410371" w:rsidRDefault="002E3C70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9E10EC" w14:textId="77777777" w:rsidR="002E3C70" w:rsidRDefault="002E3C70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FC0687" w14:textId="77777777" w:rsidR="002E3C70" w:rsidRPr="00410371" w:rsidRDefault="002E3C70" w:rsidP="006E00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9325E3" w14:textId="77777777" w:rsidR="002E3C70" w:rsidRDefault="002E3C70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213BD3" w14:textId="77777777" w:rsidR="002E3C70" w:rsidRPr="00410371" w:rsidRDefault="002E3C70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00D6A3" w14:textId="77777777" w:rsidR="002E3C70" w:rsidRDefault="002E3C70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DB8C" w14:textId="77777777" w:rsidR="002E3C70" w:rsidRPr="00410371" w:rsidRDefault="002E3C70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14367" w14:textId="77777777" w:rsidR="002E3C70" w:rsidRDefault="002E3C70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2E3C70" w14:paraId="3AF8DE93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B49E" w14:textId="77777777" w:rsidR="002E3C70" w:rsidRDefault="002E3C70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2E3C70" w14:paraId="4FF8613F" w14:textId="77777777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F8AAF" w14:textId="77777777" w:rsidR="002E3C70" w:rsidRPr="00F25D98" w:rsidRDefault="002E3C70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3C70" w14:paraId="4A23B923" w14:textId="77777777" w:rsidTr="006E0003">
        <w:tc>
          <w:tcPr>
            <w:tcW w:w="9641" w:type="dxa"/>
            <w:gridSpan w:val="9"/>
          </w:tcPr>
          <w:p w14:paraId="06B78987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25D4A" w14:textId="77777777" w:rsidR="002E3C70" w:rsidRDefault="002E3C70" w:rsidP="002E3C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3C70" w14:paraId="2949CE8A" w14:textId="77777777" w:rsidTr="006E0003">
        <w:tc>
          <w:tcPr>
            <w:tcW w:w="2835" w:type="dxa"/>
          </w:tcPr>
          <w:p w14:paraId="3F41B71A" w14:textId="77777777" w:rsidR="002E3C70" w:rsidRDefault="002E3C70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1A2467" w14:textId="77777777" w:rsidR="002E3C70" w:rsidRDefault="002E3C70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379F5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9A6D1E" w14:textId="77777777" w:rsidR="002E3C70" w:rsidRDefault="002E3C70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8EBD2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B9B8E" w14:textId="77777777" w:rsidR="002E3C70" w:rsidRDefault="002E3C70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6B35E8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FFDC47" w14:textId="77777777" w:rsidR="002E3C70" w:rsidRDefault="002E3C70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24D3C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855283" w14:textId="77777777" w:rsidR="002E3C70" w:rsidRDefault="002E3C70" w:rsidP="002E3C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3C70" w14:paraId="0D9DE11C" w14:textId="77777777" w:rsidTr="006E0003">
        <w:tc>
          <w:tcPr>
            <w:tcW w:w="9640" w:type="dxa"/>
            <w:gridSpan w:val="11"/>
          </w:tcPr>
          <w:p w14:paraId="08BB1EEB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C70" w14:paraId="7FF6D3FC" w14:textId="77777777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AA70" w14:textId="77777777" w:rsidR="002E3C70" w:rsidRDefault="002E3C70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47E88" w14:textId="77777777" w:rsidR="002E3C70" w:rsidRDefault="002E3C70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28.105 adding missing attributes Stage3</w:t>
            </w:r>
            <w:r>
              <w:fldChar w:fldCharType="end"/>
            </w:r>
          </w:p>
        </w:tc>
      </w:tr>
      <w:tr w:rsidR="002E3C70" w14:paraId="01DEFF1B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3B2F6DAC" w14:textId="77777777" w:rsidR="002E3C70" w:rsidRDefault="002E3C70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F3488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C70" w14:paraId="5DFCBFD8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62ED5D0A" w14:textId="77777777" w:rsidR="002E3C70" w:rsidRDefault="002E3C70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7253F" w14:textId="77777777" w:rsidR="002E3C70" w:rsidRDefault="002E3C70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2E3C70" w14:paraId="46797163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4458B921" w14:textId="77777777" w:rsidR="002E3C70" w:rsidRDefault="002E3C70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303E7" w14:textId="77777777" w:rsidR="002E3C70" w:rsidRDefault="002E3C70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E3C70" w14:paraId="631FC5E7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3BFFACD8" w14:textId="77777777" w:rsidR="002E3C70" w:rsidRDefault="002E3C70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6B80E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C70" w14:paraId="41811F0B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54F8206F" w14:textId="77777777" w:rsidR="002E3C70" w:rsidRDefault="002E3C70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012348" w14:textId="77777777" w:rsidR="002E3C70" w:rsidRDefault="002E3C70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FS_eMDAS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B35CA5" w14:textId="77777777" w:rsidR="002E3C70" w:rsidRDefault="002E3C70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F5F777" w14:textId="77777777" w:rsidR="002E3C70" w:rsidRDefault="002E3C70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35BAF" w14:textId="77777777" w:rsidR="002E3C70" w:rsidRDefault="002E3C70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2E3C70" w14:paraId="2218278A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1190B401" w14:textId="77777777" w:rsidR="002E3C70" w:rsidRDefault="002E3C70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63704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899E8C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9431B5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43C637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C70" w14:paraId="05E0422B" w14:textId="77777777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1A0D8" w14:textId="77777777" w:rsidR="002E3C70" w:rsidRDefault="002E3C70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42B6E" w14:textId="77777777" w:rsidR="002E3C70" w:rsidRDefault="002E3C70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2CDD7" w14:textId="77777777" w:rsidR="002E3C70" w:rsidRDefault="002E3C70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8F7165" w14:textId="77777777" w:rsidR="002E3C70" w:rsidRDefault="002E3C70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E03B0" w14:textId="77777777" w:rsidR="002E3C70" w:rsidRDefault="002E3C70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E3C70" w14:paraId="51B5EA7A" w14:textId="77777777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572D30" w14:textId="77777777" w:rsidR="002E3C70" w:rsidRDefault="002E3C70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6D3B71" w14:textId="77777777" w:rsidR="002E3C70" w:rsidRDefault="002E3C70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8E2FF3" w14:textId="77777777" w:rsidR="002E3C70" w:rsidRDefault="002E3C70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D24535" w14:textId="77777777" w:rsidR="002E3C70" w:rsidRPr="007C2097" w:rsidRDefault="002E3C70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E3C70" w14:paraId="03B16F01" w14:textId="77777777" w:rsidTr="006E0003">
        <w:tc>
          <w:tcPr>
            <w:tcW w:w="1843" w:type="dxa"/>
          </w:tcPr>
          <w:p w14:paraId="4AF13D8F" w14:textId="77777777" w:rsidR="002E3C70" w:rsidRDefault="002E3C70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D37EBA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C70" w14:paraId="3171243F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FC2D23" w14:textId="77777777" w:rsidR="002E3C70" w:rsidRDefault="002E3C70" w:rsidP="002E3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C8543" w14:textId="53F7CBD4" w:rsidR="002E3C70" w:rsidRDefault="002E3C70" w:rsidP="002E3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226548</w:t>
            </w:r>
          </w:p>
        </w:tc>
      </w:tr>
      <w:tr w:rsidR="002E3C70" w14:paraId="527A67AC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549C" w14:textId="77777777" w:rsidR="002E3C70" w:rsidRDefault="002E3C70" w:rsidP="002E3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C8B3" w14:textId="77777777" w:rsidR="002E3C70" w:rsidRDefault="002E3C70" w:rsidP="002E3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C70" w14:paraId="7837CA9C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81A03" w14:textId="77777777" w:rsidR="002E3C70" w:rsidRDefault="002E3C70" w:rsidP="002E3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AA77A" w14:textId="64535829" w:rsidR="002E3C70" w:rsidRDefault="002E3C70" w:rsidP="002E3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226548</w:t>
            </w:r>
          </w:p>
        </w:tc>
      </w:tr>
      <w:tr w:rsidR="002E3C70" w14:paraId="5C349E81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4B3F7" w14:textId="77777777" w:rsidR="002E3C70" w:rsidRDefault="002E3C70" w:rsidP="002E3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8D6C9" w14:textId="77777777" w:rsidR="002E3C70" w:rsidRDefault="002E3C70" w:rsidP="002E3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C70" w14:paraId="2982DC00" w14:textId="77777777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1B19F" w14:textId="77777777" w:rsidR="002E3C70" w:rsidRDefault="002E3C70" w:rsidP="002E3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81D24" w14:textId="6C69F60F" w:rsidR="002E3C70" w:rsidRDefault="002E3C70" w:rsidP="002E3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2E3C70" w14:paraId="107FB189" w14:textId="77777777" w:rsidTr="006E0003">
        <w:tc>
          <w:tcPr>
            <w:tcW w:w="2694" w:type="dxa"/>
            <w:gridSpan w:val="2"/>
          </w:tcPr>
          <w:p w14:paraId="1C3EB163" w14:textId="77777777" w:rsidR="002E3C70" w:rsidRDefault="002E3C70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7DE16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C70" w14:paraId="76D7A796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A8973" w14:textId="77777777" w:rsidR="002E3C70" w:rsidRDefault="002E3C70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7A87E" w14:textId="77777777" w:rsidR="002E3C70" w:rsidRDefault="002E3C70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3C70" w14:paraId="7E2089D4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52013" w14:textId="77777777" w:rsidR="002E3C70" w:rsidRDefault="002E3C70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C5909" w14:textId="77777777" w:rsidR="002E3C70" w:rsidRDefault="002E3C70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C70" w14:paraId="07A144E8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488DF" w14:textId="77777777" w:rsidR="002E3C70" w:rsidRDefault="002E3C70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39A6B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17D8AF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074EF" w14:textId="77777777" w:rsidR="002E3C70" w:rsidRDefault="002E3C70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F2D9FB" w14:textId="77777777" w:rsidR="002E3C70" w:rsidRDefault="002E3C70" w:rsidP="006E00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C70" w14:paraId="12C30629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4023" w14:textId="77777777" w:rsidR="002E3C70" w:rsidRDefault="002E3C70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25FF9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8A475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A9DD8A" w14:textId="77777777" w:rsidR="002E3C70" w:rsidRDefault="002E3C70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4EA73" w14:textId="77777777" w:rsidR="002E3C70" w:rsidRDefault="002E3C70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C70" w14:paraId="198D1C87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01834" w14:textId="77777777" w:rsidR="002E3C70" w:rsidRDefault="002E3C70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D5D67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52270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7723C9" w14:textId="77777777" w:rsidR="002E3C70" w:rsidRDefault="002E3C70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4D506" w14:textId="77777777" w:rsidR="002E3C70" w:rsidRDefault="002E3C70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C70" w14:paraId="202B4878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C163F" w14:textId="77777777" w:rsidR="002E3C70" w:rsidRDefault="002E3C70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E595B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6FC88" w14:textId="77777777" w:rsidR="002E3C70" w:rsidRDefault="002E3C7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42CCA4" w14:textId="77777777" w:rsidR="002E3C70" w:rsidRDefault="002E3C70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1843F" w14:textId="77777777" w:rsidR="002E3C70" w:rsidRDefault="002E3C70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C70" w14:paraId="58157F97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7E66E" w14:textId="77777777" w:rsidR="002E3C70" w:rsidRDefault="002E3C70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FE4B2" w14:textId="77777777" w:rsidR="002E3C70" w:rsidRDefault="002E3C70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2E3C70" w14:paraId="1EBBB046" w14:textId="77777777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B8AB" w14:textId="77777777" w:rsidR="002E3C70" w:rsidRDefault="002E3C70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558C8" w14:textId="77777777" w:rsidR="002E3C70" w:rsidRDefault="002E3C70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3C70" w:rsidRPr="008863B9" w14:paraId="7E62C11C" w14:textId="77777777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62913" w14:textId="77777777" w:rsidR="002E3C70" w:rsidRPr="008863B9" w:rsidRDefault="002E3C70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4287DB" w14:textId="77777777" w:rsidR="002E3C70" w:rsidRPr="008863B9" w:rsidRDefault="002E3C70" w:rsidP="006E00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3C70" w14:paraId="62502875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7463C" w14:textId="77777777" w:rsidR="002E3C70" w:rsidRDefault="002E3C70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E3767" w14:textId="77777777" w:rsidR="002E3C70" w:rsidRDefault="002E3C70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2CF9A1" w14:textId="77777777" w:rsidR="002E3C70" w:rsidRDefault="002E3C70" w:rsidP="002E3C70">
      <w:pPr>
        <w:pStyle w:val="CRCoverPage"/>
        <w:spacing w:after="0"/>
        <w:rPr>
          <w:noProof/>
          <w:sz w:val="8"/>
          <w:szCs w:val="8"/>
        </w:rPr>
      </w:pPr>
    </w:p>
    <w:p w14:paraId="747329E9" w14:textId="77777777" w:rsidR="002E3C70" w:rsidRDefault="002E3C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A31BA" w:rsidRPr="009527C9" w14:paraId="42C39C73" w14:textId="77777777" w:rsidTr="002E3C70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B5B9082" w14:textId="77777777" w:rsidR="006A31BA" w:rsidRPr="009527C9" w:rsidRDefault="006A31BA" w:rsidP="006E000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0" w:name="_GoBack"/>
            <w:bookmarkEnd w:id="0"/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555BDB8" w14:textId="77777777" w:rsidR="006A31BA" w:rsidRDefault="006A31BA" w:rsidP="006A31BA"/>
    <w:p w14:paraId="68C9CD36" w14:textId="0C1ACBC1" w:rsidR="001E41F3" w:rsidRDefault="001E41F3" w:rsidP="00186C4E">
      <w:pPr>
        <w:pStyle w:val="Heading2"/>
        <w:ind w:left="0" w:firstLine="0"/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C87C5" w14:textId="77777777" w:rsidR="00DD5AC9" w:rsidRDefault="00DD5AC9">
      <w:r>
        <w:separator/>
      </w:r>
    </w:p>
  </w:endnote>
  <w:endnote w:type="continuationSeparator" w:id="0">
    <w:p w14:paraId="37215854" w14:textId="77777777" w:rsidR="00DD5AC9" w:rsidRDefault="00DD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CF1AA" w14:textId="77777777" w:rsidR="00DD5AC9" w:rsidRDefault="00DD5AC9">
      <w:r>
        <w:separator/>
      </w:r>
    </w:p>
  </w:footnote>
  <w:footnote w:type="continuationSeparator" w:id="0">
    <w:p w14:paraId="6BB6DBC7" w14:textId="77777777" w:rsidR="00DD5AC9" w:rsidRDefault="00DD5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873"/>
    <w:rsid w:val="00022E4A"/>
    <w:rsid w:val="00096531"/>
    <w:rsid w:val="000A6394"/>
    <w:rsid w:val="000B7FED"/>
    <w:rsid w:val="000C038A"/>
    <w:rsid w:val="000C6598"/>
    <w:rsid w:val="000D44B3"/>
    <w:rsid w:val="00145D43"/>
    <w:rsid w:val="00186C4E"/>
    <w:rsid w:val="00192C46"/>
    <w:rsid w:val="001A08B3"/>
    <w:rsid w:val="001A2CA0"/>
    <w:rsid w:val="001A7B60"/>
    <w:rsid w:val="001B52F0"/>
    <w:rsid w:val="001B7A65"/>
    <w:rsid w:val="001E41F3"/>
    <w:rsid w:val="00236CE3"/>
    <w:rsid w:val="0026004D"/>
    <w:rsid w:val="002640DD"/>
    <w:rsid w:val="00275D12"/>
    <w:rsid w:val="00284FEB"/>
    <w:rsid w:val="002860C4"/>
    <w:rsid w:val="002B5741"/>
    <w:rsid w:val="002E3C70"/>
    <w:rsid w:val="002E472E"/>
    <w:rsid w:val="00305409"/>
    <w:rsid w:val="003609EF"/>
    <w:rsid w:val="0036231A"/>
    <w:rsid w:val="00374DD4"/>
    <w:rsid w:val="003E1A36"/>
    <w:rsid w:val="00410371"/>
    <w:rsid w:val="004242F1"/>
    <w:rsid w:val="004441E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1BA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D61"/>
    <w:rsid w:val="008F3789"/>
    <w:rsid w:val="008F686C"/>
    <w:rsid w:val="00906EF1"/>
    <w:rsid w:val="009148DE"/>
    <w:rsid w:val="00941E30"/>
    <w:rsid w:val="00960163"/>
    <w:rsid w:val="009777D9"/>
    <w:rsid w:val="0098567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0A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259"/>
    <w:rsid w:val="00C46840"/>
    <w:rsid w:val="00C55A6B"/>
    <w:rsid w:val="00C66BA2"/>
    <w:rsid w:val="00C95985"/>
    <w:rsid w:val="00CC5026"/>
    <w:rsid w:val="00CC68D0"/>
    <w:rsid w:val="00D019C1"/>
    <w:rsid w:val="00D03F9A"/>
    <w:rsid w:val="00D06D51"/>
    <w:rsid w:val="00D24991"/>
    <w:rsid w:val="00D50255"/>
    <w:rsid w:val="00D66520"/>
    <w:rsid w:val="00D86339"/>
    <w:rsid w:val="00DD5AC9"/>
    <w:rsid w:val="00DE34CF"/>
    <w:rsid w:val="00E13F3D"/>
    <w:rsid w:val="00E2207E"/>
    <w:rsid w:val="00E34898"/>
    <w:rsid w:val="00EB09B7"/>
    <w:rsid w:val="00EE7D7C"/>
    <w:rsid w:val="00F25D98"/>
    <w:rsid w:val="00F300FB"/>
    <w:rsid w:val="00F751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A31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31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31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7BB5D-E997-48B7-BC18-25793A641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</cp:lastModifiedBy>
  <cp:revision>11</cp:revision>
  <cp:lastPrinted>1899-12-31T23:00:00Z</cp:lastPrinted>
  <dcterms:created xsi:type="dcterms:W3CDTF">2022-11-04T17:01:00Z</dcterms:created>
  <dcterms:modified xsi:type="dcterms:W3CDTF">2022-11-04T18:51:00Z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S5-226548</vt:lpwstr>
  </property>
  <property fmtid="{D5CDD505-2E9C-101B-9397-08002B2CF9AE}" pid="10" name="Spec#">
    <vt:lpwstr>28.105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Rel-18 CR 28.105 adding missing attributes</vt:lpwstr>
  </property>
  <property fmtid="{D5CDD505-2E9C-101B-9397-08002B2CF9AE}" pid="15" name="SourceIfWg">
    <vt:lpwstr>Samsung R&amp;D Institute India</vt:lpwstr>
  </property>
  <property fmtid="{D5CDD505-2E9C-101B-9397-08002B2CF9AE}" pid="16" name="SourceIfTsg">
    <vt:lpwstr/>
  </property>
  <property fmtid="{D5CDD505-2E9C-101B-9397-08002B2CF9AE}" pid="17" name="RelatedWis">
    <vt:lpwstr>eMDAS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